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4B2A3" w14:textId="084E0EE4" w:rsidR="006B2F86" w:rsidRDefault="00ED1C96" w:rsidP="00E71FC3">
      <w:pPr>
        <w:pStyle w:val="NoSpacing"/>
      </w:pPr>
      <w:r>
        <w:rPr>
          <w:u w:val="single"/>
        </w:rPr>
        <w:t>Ellen KYRKETON</w:t>
      </w:r>
      <w:r>
        <w:t xml:space="preserve">   </w:t>
      </w:r>
      <w:proofErr w:type="gramStart"/>
      <w:r>
        <w:t xml:space="preserve">   (</w:t>
      </w:r>
      <w:proofErr w:type="gramEnd"/>
      <w:r>
        <w:t>d.1436)</w:t>
      </w:r>
    </w:p>
    <w:p w14:paraId="359E077D" w14:textId="1855560D" w:rsidR="00ED1C96" w:rsidRDefault="00ED1C96" w:rsidP="00E71FC3">
      <w:pPr>
        <w:pStyle w:val="NoSpacing"/>
      </w:pPr>
      <w:r>
        <w:t>of Hull.</w:t>
      </w:r>
    </w:p>
    <w:p w14:paraId="1CD30180" w14:textId="65ED4322" w:rsidR="00ED1C96" w:rsidRDefault="00ED1C96" w:rsidP="00E71FC3">
      <w:pPr>
        <w:pStyle w:val="NoSpacing"/>
      </w:pPr>
    </w:p>
    <w:p w14:paraId="5A355750" w14:textId="4B63860F" w:rsidR="00ED1C96" w:rsidRDefault="00ED1C96" w:rsidP="00E71FC3">
      <w:pPr>
        <w:pStyle w:val="NoSpacing"/>
      </w:pPr>
    </w:p>
    <w:p w14:paraId="441AB9CD" w14:textId="3ECCAFAF" w:rsidR="00ED1C96" w:rsidRDefault="00ED1C96" w:rsidP="00E71FC3">
      <w:pPr>
        <w:pStyle w:val="NoSpacing"/>
      </w:pPr>
      <w:r>
        <w:t>= Robert.   (W.Y.R. p.100)</w:t>
      </w:r>
    </w:p>
    <w:p w14:paraId="4D7CB493" w14:textId="442849BD" w:rsidR="00ED1C96" w:rsidRDefault="00ED1C96" w:rsidP="00E71FC3">
      <w:pPr>
        <w:pStyle w:val="NoSpacing"/>
      </w:pPr>
    </w:p>
    <w:p w14:paraId="58A1A56F" w14:textId="4C5481FE" w:rsidR="00ED1C96" w:rsidRDefault="00ED1C96" w:rsidP="00E71FC3">
      <w:pPr>
        <w:pStyle w:val="NoSpacing"/>
      </w:pPr>
    </w:p>
    <w:p w14:paraId="610BD1FA" w14:textId="6773386B" w:rsidR="00ED1C96" w:rsidRDefault="00ED1C96" w:rsidP="00E71FC3">
      <w:pPr>
        <w:pStyle w:val="NoSpacing"/>
      </w:pPr>
      <w:r>
        <w:t xml:space="preserve">  8 Mar.1437</w:t>
      </w:r>
      <w:r>
        <w:tab/>
        <w:t>Administration of her lands and possessions was granted.  (ibid.)</w:t>
      </w:r>
    </w:p>
    <w:p w14:paraId="4A484606" w14:textId="51B33643" w:rsidR="00ED1C96" w:rsidRDefault="00ED1C96" w:rsidP="00E71FC3">
      <w:pPr>
        <w:pStyle w:val="NoSpacing"/>
      </w:pPr>
    </w:p>
    <w:p w14:paraId="63357943" w14:textId="1579DFC7" w:rsidR="00ED1C96" w:rsidRDefault="00ED1C96" w:rsidP="00E71FC3">
      <w:pPr>
        <w:pStyle w:val="NoSpacing"/>
      </w:pPr>
    </w:p>
    <w:p w14:paraId="7F8A8000" w14:textId="57A423B4" w:rsidR="00ED1C96" w:rsidRPr="00ED1C96" w:rsidRDefault="00ED1C96" w:rsidP="00E71FC3">
      <w:pPr>
        <w:pStyle w:val="NoSpacing"/>
      </w:pPr>
      <w:r>
        <w:t>7 April 2019</w:t>
      </w:r>
      <w:bookmarkStart w:id="0" w:name="_GoBack"/>
      <w:bookmarkEnd w:id="0"/>
    </w:p>
    <w:sectPr w:rsidR="00ED1C96" w:rsidRPr="00ED1C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97E0A" w14:textId="77777777" w:rsidR="00ED1C96" w:rsidRDefault="00ED1C96" w:rsidP="00E71FC3">
      <w:pPr>
        <w:spacing w:after="0" w:line="240" w:lineRule="auto"/>
      </w:pPr>
      <w:r>
        <w:separator/>
      </w:r>
    </w:p>
  </w:endnote>
  <w:endnote w:type="continuationSeparator" w:id="0">
    <w:p w14:paraId="200F15C4" w14:textId="77777777" w:rsidR="00ED1C96" w:rsidRDefault="00ED1C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0B4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615FF" w14:textId="77777777" w:rsidR="00ED1C96" w:rsidRDefault="00ED1C96" w:rsidP="00E71FC3">
      <w:pPr>
        <w:spacing w:after="0" w:line="240" w:lineRule="auto"/>
      </w:pPr>
      <w:r>
        <w:separator/>
      </w:r>
    </w:p>
  </w:footnote>
  <w:footnote w:type="continuationSeparator" w:id="0">
    <w:p w14:paraId="5A1212F6" w14:textId="77777777" w:rsidR="00ED1C96" w:rsidRDefault="00ED1C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C9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1C9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4A7CF"/>
  <w15:chartTrackingRefBased/>
  <w15:docId w15:val="{065A9453-28EF-40A5-A8A1-271FBA959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2019-04-07T20:44:00Z</dcterms:created>
  <dcterms:modified xsi:type="dcterms:W3CDTF">2019-04-07T20:51:00Z</dcterms:modified>
</cp:coreProperties>
</file>